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8D0D7" w14:textId="17789063" w:rsidR="00E47068" w:rsidRDefault="00E03D4A" w:rsidP="00C009D8">
      <w:pPr>
        <w:pStyle w:val="NoSpacing"/>
      </w:pPr>
      <w:r>
        <w:rPr>
          <w:u w:val="single"/>
        </w:rPr>
        <w:t>Ann LATIMER</w:t>
      </w:r>
      <w:r>
        <w:t xml:space="preserve">     (</w:t>
      </w:r>
      <w:r w:rsidR="001E6423">
        <w:t>d.1402)</w:t>
      </w:r>
    </w:p>
    <w:p w14:paraId="0747D22D" w14:textId="26ACACD4" w:rsidR="001E6423" w:rsidRDefault="001E6423" w:rsidP="00C009D8">
      <w:pPr>
        <w:pStyle w:val="NoSpacing"/>
      </w:pPr>
      <w:r>
        <w:t>Lady Latimer.</w:t>
      </w:r>
    </w:p>
    <w:p w14:paraId="2300997B" w14:textId="77777777" w:rsidR="00E03D4A" w:rsidRDefault="00E03D4A" w:rsidP="00C009D8">
      <w:pPr>
        <w:pStyle w:val="NoSpacing"/>
      </w:pPr>
    </w:p>
    <w:p w14:paraId="690CC133" w14:textId="77777777" w:rsidR="00E03D4A" w:rsidRDefault="00E03D4A" w:rsidP="00C009D8">
      <w:pPr>
        <w:pStyle w:val="NoSpacing"/>
      </w:pPr>
    </w:p>
    <w:p w14:paraId="295CA03D" w14:textId="77777777" w:rsidR="00E03D4A" w:rsidRDefault="00E03D4A" w:rsidP="00C009D8">
      <w:pPr>
        <w:pStyle w:val="NoSpacing"/>
      </w:pPr>
      <w:r>
        <w:t>= Sir Thomas Latimer(q.v.).   (Testamenta Vetusta pp.158-9)</w:t>
      </w:r>
    </w:p>
    <w:p w14:paraId="617C0E6A" w14:textId="77777777" w:rsidR="00E03D4A" w:rsidRDefault="00E03D4A" w:rsidP="00C009D8">
      <w:pPr>
        <w:pStyle w:val="NoSpacing"/>
      </w:pPr>
      <w:r>
        <w:t>No children.   (ibid.)</w:t>
      </w:r>
    </w:p>
    <w:p w14:paraId="6F41D292" w14:textId="77777777" w:rsidR="00E03D4A" w:rsidRDefault="00E03D4A" w:rsidP="00C009D8">
      <w:pPr>
        <w:pStyle w:val="NoSpacing"/>
      </w:pPr>
    </w:p>
    <w:p w14:paraId="4B38119E" w14:textId="77777777" w:rsidR="00E03D4A" w:rsidRDefault="00E03D4A" w:rsidP="00C009D8">
      <w:pPr>
        <w:pStyle w:val="NoSpacing"/>
      </w:pPr>
    </w:p>
    <w:p w14:paraId="4108A780" w14:textId="496F117D" w:rsidR="00E03D4A" w:rsidRDefault="00E03D4A" w:rsidP="00C009D8">
      <w:pPr>
        <w:pStyle w:val="NoSpacing"/>
      </w:pPr>
      <w:r>
        <w:t>13 Sep.1401</w:t>
      </w:r>
      <w:r>
        <w:tab/>
        <w:t>She had a bequest in Sir Thomas’s Will.   (ibid.)</w:t>
      </w:r>
    </w:p>
    <w:p w14:paraId="44FEC565" w14:textId="4AE2408C" w:rsidR="001E6423" w:rsidRDefault="001E6423" w:rsidP="00C009D8">
      <w:pPr>
        <w:pStyle w:val="NoSpacing"/>
      </w:pPr>
      <w:r>
        <w:t>14 Jul.</w:t>
      </w:r>
      <w:r>
        <w:tab/>
        <w:t>1402</w:t>
      </w:r>
      <w:r>
        <w:tab/>
        <w:t>She made her Will.  (ibid.p.160)</w:t>
      </w:r>
    </w:p>
    <w:p w14:paraId="64D32734" w14:textId="4C8971C0" w:rsidR="001E6423" w:rsidRDefault="001E6423" w:rsidP="00C009D8">
      <w:pPr>
        <w:pStyle w:val="NoSpacing"/>
      </w:pPr>
      <w:r>
        <w:t>27 Oct.</w:t>
      </w:r>
      <w:r>
        <w:tab/>
      </w:r>
      <w:r>
        <w:tab/>
        <w:t>Her Will was proved.   (ibid.)</w:t>
      </w:r>
    </w:p>
    <w:p w14:paraId="4FDDAB77" w14:textId="0607D079" w:rsidR="001E6423" w:rsidRDefault="001E6423" w:rsidP="00C009D8">
      <w:pPr>
        <w:pStyle w:val="NoSpacing"/>
      </w:pPr>
    </w:p>
    <w:p w14:paraId="74D55612" w14:textId="3753DF82" w:rsidR="001E6423" w:rsidRDefault="001E6423" w:rsidP="00C009D8">
      <w:pPr>
        <w:pStyle w:val="NoSpacing"/>
      </w:pPr>
    </w:p>
    <w:p w14:paraId="27B25884" w14:textId="598E1435" w:rsidR="001E6423" w:rsidRDefault="001E6423" w:rsidP="00C009D8">
      <w:pPr>
        <w:pStyle w:val="NoSpacing"/>
      </w:pPr>
      <w:r>
        <w:t>Supervisor of her Will:   Sir Lewis Clifford(q.v.).  (ibid.)</w:t>
      </w:r>
    </w:p>
    <w:p w14:paraId="040EAFD2" w14:textId="77777777" w:rsidR="00E03D4A" w:rsidRDefault="00E03D4A" w:rsidP="00C009D8">
      <w:pPr>
        <w:pStyle w:val="NoSpacing"/>
      </w:pPr>
    </w:p>
    <w:p w14:paraId="427BC85B" w14:textId="77777777" w:rsidR="00E03D4A" w:rsidRDefault="00E03D4A" w:rsidP="00C009D8">
      <w:pPr>
        <w:pStyle w:val="NoSpacing"/>
      </w:pPr>
    </w:p>
    <w:p w14:paraId="21C22653" w14:textId="3AAA29D8" w:rsidR="00E03D4A" w:rsidRDefault="00E03D4A" w:rsidP="00C009D8">
      <w:pPr>
        <w:pStyle w:val="NoSpacing"/>
      </w:pPr>
      <w:r>
        <w:t>8 September 2013</w:t>
      </w:r>
    </w:p>
    <w:p w14:paraId="2D140F39" w14:textId="5F5518FB" w:rsidR="001E6423" w:rsidRPr="00E03D4A" w:rsidRDefault="001E6423" w:rsidP="00C009D8">
      <w:pPr>
        <w:pStyle w:val="NoSpacing"/>
      </w:pPr>
      <w:r>
        <w:t>6 December 2020</w:t>
      </w:r>
    </w:p>
    <w:sectPr w:rsidR="001E6423" w:rsidRPr="00E03D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BFD29" w14:textId="77777777" w:rsidR="00E03D4A" w:rsidRDefault="00E03D4A" w:rsidP="00920DE3">
      <w:pPr>
        <w:spacing w:after="0" w:line="240" w:lineRule="auto"/>
      </w:pPr>
      <w:r>
        <w:separator/>
      </w:r>
    </w:p>
  </w:endnote>
  <w:endnote w:type="continuationSeparator" w:id="0">
    <w:p w14:paraId="636A03CF" w14:textId="77777777" w:rsidR="00E03D4A" w:rsidRDefault="00E03D4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9D2C06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17F211" w14:textId="77777777" w:rsidR="00C009D8" w:rsidRPr="00C009D8" w:rsidRDefault="00C009D8">
    <w:pPr>
      <w:pStyle w:val="Footer"/>
    </w:pPr>
    <w:r>
      <w:t>Copyright I.S.Rogers 9 August 2013</w:t>
    </w:r>
  </w:p>
  <w:p w14:paraId="4AAE594E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89DFE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44FAC5" w14:textId="77777777" w:rsidR="00E03D4A" w:rsidRDefault="00E03D4A" w:rsidP="00920DE3">
      <w:pPr>
        <w:spacing w:after="0" w:line="240" w:lineRule="auto"/>
      </w:pPr>
      <w:r>
        <w:separator/>
      </w:r>
    </w:p>
  </w:footnote>
  <w:footnote w:type="continuationSeparator" w:id="0">
    <w:p w14:paraId="1C0797F3" w14:textId="77777777" w:rsidR="00E03D4A" w:rsidRDefault="00E03D4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851604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9837E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E7E5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3D4A"/>
    <w:rsid w:val="00120749"/>
    <w:rsid w:val="001E6423"/>
    <w:rsid w:val="00624CAE"/>
    <w:rsid w:val="00920DE3"/>
    <w:rsid w:val="00C009D8"/>
    <w:rsid w:val="00CF53C8"/>
    <w:rsid w:val="00E03D4A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A189CC"/>
  <w15:docId w15:val="{12621FDE-778D-442F-8ACA-4A12A851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6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2013-09-08T19:30:00Z</dcterms:created>
  <dcterms:modified xsi:type="dcterms:W3CDTF">2020-12-06T12:43:00Z</dcterms:modified>
</cp:coreProperties>
</file>